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D2C" w:rsidRDefault="00952D2C" w:rsidP="00952D2C">
      <w:pPr>
        <w:jc w:val="center"/>
        <w:rPr>
          <w:noProof/>
          <w:sz w:val="24"/>
        </w:rPr>
      </w:pPr>
    </w:p>
    <w:p w:rsidR="00952D2C" w:rsidRPr="00952D2C" w:rsidRDefault="00952D2C" w:rsidP="00952D2C">
      <w:pPr>
        <w:ind w:right="-601"/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noProof/>
        </w:rPr>
        <w:t>п</w:t>
      </w:r>
      <w:r w:rsidRPr="00952D2C">
        <w:rPr>
          <w:noProof/>
        </w:rPr>
        <w:t xml:space="preserve">риложение </w:t>
      </w:r>
      <w:r w:rsidR="00534524">
        <w:rPr>
          <w:noProof/>
        </w:rPr>
        <w:t>1</w:t>
      </w:r>
    </w:p>
    <w:p w:rsidR="00952D2C" w:rsidRDefault="00952D2C" w:rsidP="00952D2C">
      <w:pPr>
        <w:jc w:val="center"/>
        <w:rPr>
          <w:noProof/>
          <w:sz w:val="24"/>
        </w:rPr>
      </w:pPr>
    </w:p>
    <w:p w:rsidR="00952D2C" w:rsidRDefault="00952D2C" w:rsidP="00952D2C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952D2C" w:rsidRDefault="00952D2C" w:rsidP="00952D2C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952D2C" w:rsidRDefault="00952D2C" w:rsidP="00952D2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952D2C" w:rsidRDefault="00952D2C" w:rsidP="00952D2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952D2C" w:rsidRPr="00534524" w:rsidRDefault="00952D2C" w:rsidP="00952D2C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534524">
        <w:rPr>
          <w:noProof/>
          <w:sz w:val="24"/>
        </w:rPr>
        <w:t xml:space="preserve"> 01.01.2024 </w:t>
      </w:r>
      <w:r>
        <w:rPr>
          <w:noProof/>
          <w:sz w:val="24"/>
        </w:rPr>
        <w:t>по</w:t>
      </w:r>
      <w:r w:rsidRPr="00534524">
        <w:rPr>
          <w:noProof/>
          <w:sz w:val="24"/>
        </w:rPr>
        <w:t xml:space="preserve"> 31.01.2024</w:t>
      </w:r>
    </w:p>
    <w:p w:rsidR="00952D2C" w:rsidRDefault="00952D2C" w:rsidP="00952D2C">
      <w:pPr>
        <w:jc w:val="center"/>
        <w:rPr>
          <w:noProof/>
          <w:sz w:val="18"/>
        </w:rPr>
      </w:pPr>
    </w:p>
    <w:p w:rsidR="00CA265E" w:rsidRDefault="00952D2C" w:rsidP="00952D2C">
      <w:pPr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CA265E" w:rsidRPr="00534524" w:rsidRDefault="00CA265E">
      <w:pPr>
        <w:jc w:val="center"/>
        <w:rPr>
          <w:noProof/>
          <w:sz w:val="18"/>
        </w:rPr>
      </w:pPr>
    </w:p>
    <w:tbl>
      <w:tblPr>
        <w:tblW w:w="978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1417"/>
      </w:tblGrid>
      <w:tr w:rsidR="00CA265E" w:rsidTr="00B46556">
        <w:trPr>
          <w:cantSplit/>
          <w:trHeight w:val="207"/>
        </w:trPr>
        <w:tc>
          <w:tcPr>
            <w:tcW w:w="8363" w:type="dxa"/>
            <w:vMerge w:val="restart"/>
          </w:tcPr>
          <w:p w:rsidR="00CA265E" w:rsidRPr="00534524" w:rsidRDefault="00CA265E">
            <w:pPr>
              <w:jc w:val="center"/>
              <w:rPr>
                <w:noProof/>
                <w:sz w:val="18"/>
              </w:rPr>
            </w:pPr>
          </w:p>
          <w:p w:rsidR="00CA265E" w:rsidRDefault="00B90CF4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CA265E" w:rsidRDefault="00B90CF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CA265E" w:rsidTr="00B46556">
        <w:trPr>
          <w:cantSplit/>
          <w:trHeight w:val="437"/>
        </w:trPr>
        <w:tc>
          <w:tcPr>
            <w:tcW w:w="8363" w:type="dxa"/>
            <w:vMerge/>
          </w:tcPr>
          <w:p w:rsidR="00CA265E" w:rsidRDefault="00CA265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CA265E" w:rsidRDefault="00CA265E">
            <w:pPr>
              <w:jc w:val="center"/>
              <w:rPr>
                <w:noProof/>
                <w:sz w:val="18"/>
              </w:rPr>
            </w:pPr>
          </w:p>
        </w:tc>
      </w:tr>
      <w:tr w:rsidR="00CA265E" w:rsidTr="00B46556">
        <w:trPr>
          <w:cantSplit/>
        </w:trPr>
        <w:tc>
          <w:tcPr>
            <w:tcW w:w="8363" w:type="dxa"/>
          </w:tcPr>
          <w:p w:rsidR="00CA265E" w:rsidRDefault="00B90CF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CA265E" w:rsidRDefault="00B90CF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A265E" w:rsidTr="00B46556">
        <w:trPr>
          <w:cantSplit/>
        </w:trPr>
        <w:tc>
          <w:tcPr>
            <w:tcW w:w="8363" w:type="dxa"/>
          </w:tcPr>
          <w:p w:rsidR="00CA265E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CA265E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5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0003.0008.0086.0540 Земельный налог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23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7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0003.0008.0086.0546 Налог на прибыль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4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4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26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10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2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64</w:t>
            </w: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</w:p>
        </w:tc>
      </w:tr>
      <w:tr w:rsidR="00B90CF4" w:rsidTr="00B46556">
        <w:trPr>
          <w:cantSplit/>
        </w:trPr>
        <w:tc>
          <w:tcPr>
            <w:tcW w:w="8363" w:type="dxa"/>
          </w:tcPr>
          <w:p w:rsidR="00B90CF4" w:rsidRPr="00B46556" w:rsidRDefault="00B90CF4" w:rsidP="00B46556">
            <w:pPr>
              <w:ind w:firstLine="351"/>
              <w:rPr>
                <w:noProof/>
              </w:rPr>
            </w:pPr>
            <w:r w:rsidRPr="00B46556">
              <w:rPr>
                <w:noProof/>
              </w:rPr>
              <w:t>ИТОГО:</w:t>
            </w:r>
          </w:p>
        </w:tc>
        <w:tc>
          <w:tcPr>
            <w:tcW w:w="1417" w:type="dxa"/>
          </w:tcPr>
          <w:p w:rsidR="00B90CF4" w:rsidRPr="00B46556" w:rsidRDefault="00B90CF4" w:rsidP="00B46556">
            <w:pPr>
              <w:jc w:val="center"/>
              <w:rPr>
                <w:noProof/>
              </w:rPr>
            </w:pPr>
            <w:r w:rsidRPr="00B46556">
              <w:rPr>
                <w:noProof/>
              </w:rPr>
              <w:t>185</w:t>
            </w:r>
          </w:p>
        </w:tc>
      </w:tr>
    </w:tbl>
    <w:p w:rsidR="00CA265E" w:rsidRDefault="00CA265E">
      <w:pPr>
        <w:rPr>
          <w:noProof/>
        </w:rPr>
      </w:pPr>
    </w:p>
    <w:p w:rsidR="00CA265E" w:rsidRDefault="00CA265E">
      <w:pPr>
        <w:rPr>
          <w:noProof/>
        </w:rPr>
      </w:pPr>
      <w:bookmarkStart w:id="0" w:name="_GoBack"/>
      <w:bookmarkEnd w:id="0"/>
    </w:p>
    <w:sectPr w:rsidR="00CA265E" w:rsidSect="00952D2C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CF4"/>
    <w:rsid w:val="00534524"/>
    <w:rsid w:val="00952D2C"/>
    <w:rsid w:val="00B46556"/>
    <w:rsid w:val="00B90CF4"/>
    <w:rsid w:val="00CA265E"/>
    <w:rsid w:val="00DD41E9"/>
    <w:rsid w:val="00EA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8FAB7-62E4-4EBE-87D4-6A7C1AAD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5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.REG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2</TotalTime>
  <Pages>1</Pages>
  <Words>282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ВА</cp:lastModifiedBy>
  <cp:revision>3</cp:revision>
  <cp:lastPrinted>2024-02-02T05:30:00Z</cp:lastPrinted>
  <dcterms:created xsi:type="dcterms:W3CDTF">2024-02-12T06:39:00Z</dcterms:created>
  <dcterms:modified xsi:type="dcterms:W3CDTF">2024-02-14T05:56:00Z</dcterms:modified>
</cp:coreProperties>
</file>